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70F" w:rsidRDefault="00A2670F" w:rsidP="00E076CB">
      <w:pPr>
        <w:tabs>
          <w:tab w:val="left" w:pos="7655"/>
        </w:tabs>
        <w:ind w:left="-180"/>
        <w:rPr>
          <w:rFonts w:ascii="Arial" w:hAnsi="Arial" w:cs="Arial"/>
          <w:sz w:val="22"/>
          <w:lang w:val="en-US"/>
        </w:rPr>
      </w:pPr>
    </w:p>
    <w:p w:rsidR="005D11BA" w:rsidRPr="003F2671" w:rsidRDefault="005D11BA" w:rsidP="003F2671">
      <w:pPr>
        <w:tabs>
          <w:tab w:val="left" w:pos="7655"/>
        </w:tabs>
        <w:rPr>
          <w:rFonts w:ascii="Arial" w:hAnsi="Arial" w:cs="Arial"/>
          <w:sz w:val="22"/>
        </w:rPr>
      </w:pPr>
    </w:p>
    <w:p w:rsidR="00EA6CE9" w:rsidRDefault="00EA6CE9" w:rsidP="00EA6CE9">
      <w:pPr>
        <w:tabs>
          <w:tab w:val="left" w:pos="7655"/>
        </w:tabs>
        <w:rPr>
          <w:rFonts w:ascii="Arial" w:hAnsi="Arial" w:cs="Arial"/>
          <w:sz w:val="22"/>
          <w:lang w:val="en-US"/>
        </w:rPr>
      </w:pPr>
    </w:p>
    <w:p w:rsidR="00EA6CE9" w:rsidRPr="00EA6CE9" w:rsidRDefault="00EA6CE9" w:rsidP="00EA6CE9">
      <w:pPr>
        <w:spacing w:line="360" w:lineRule="auto"/>
        <w:ind w:left="1080" w:firstLine="4680"/>
        <w:rPr>
          <w:bCs/>
        </w:rPr>
      </w:pPr>
      <w:r>
        <w:rPr>
          <w:b/>
          <w:bCs/>
        </w:rPr>
        <w:t xml:space="preserve">         </w:t>
      </w:r>
      <w:r w:rsidR="003C23D6">
        <w:rPr>
          <w:bCs/>
        </w:rPr>
        <w:t>Πειραιάς, 19/03</w:t>
      </w:r>
      <w:r>
        <w:rPr>
          <w:bCs/>
        </w:rPr>
        <w:t>/201</w:t>
      </w:r>
      <w:r w:rsidRPr="00EA6CE9">
        <w:rPr>
          <w:bCs/>
        </w:rPr>
        <w:t>2</w:t>
      </w:r>
    </w:p>
    <w:p w:rsidR="00EA6CE9" w:rsidRDefault="00EA6CE9" w:rsidP="00EA6CE9">
      <w:pPr>
        <w:rPr>
          <w:bCs/>
        </w:rPr>
      </w:pPr>
      <w:proofErr w:type="spellStart"/>
      <w:r>
        <w:rPr>
          <w:bCs/>
        </w:rPr>
        <w:t>Πληρ</w:t>
      </w:r>
      <w:proofErr w:type="spellEnd"/>
      <w:r>
        <w:rPr>
          <w:bCs/>
        </w:rPr>
        <w:t>. : Ευθυμίου Ιωάννης</w:t>
      </w:r>
    </w:p>
    <w:p w:rsidR="00EA6CE9" w:rsidRDefault="00EA6CE9" w:rsidP="00EA6CE9">
      <w:pPr>
        <w:rPr>
          <w:bCs/>
          <w:lang w:val="en-US"/>
        </w:rPr>
      </w:pPr>
      <w:proofErr w:type="spellStart"/>
      <w:r>
        <w:rPr>
          <w:bCs/>
        </w:rPr>
        <w:t>Τηλ</w:t>
      </w:r>
      <w:proofErr w:type="spellEnd"/>
      <w:r w:rsidRPr="003F2671">
        <w:rPr>
          <w:bCs/>
          <w:lang w:val="en-US"/>
        </w:rPr>
        <w:t>.   :  210 406096</w:t>
      </w:r>
      <w:r>
        <w:rPr>
          <w:bCs/>
          <w:lang w:val="en-US"/>
        </w:rPr>
        <w:t>8</w:t>
      </w:r>
    </w:p>
    <w:p w:rsidR="00EA6CE9" w:rsidRPr="003F2671" w:rsidRDefault="00EA6CE9" w:rsidP="00EA6CE9">
      <w:pPr>
        <w:rPr>
          <w:bCs/>
          <w:lang w:val="en-US"/>
        </w:rPr>
      </w:pPr>
      <w:r>
        <w:rPr>
          <w:bCs/>
          <w:lang w:val="en-US"/>
        </w:rPr>
        <w:t>Fax    :</w:t>
      </w:r>
      <w:r w:rsidRPr="003F2671">
        <w:rPr>
          <w:bCs/>
          <w:lang w:val="en-US"/>
        </w:rPr>
        <w:t xml:space="preserve"> </w:t>
      </w:r>
      <w:r>
        <w:rPr>
          <w:bCs/>
          <w:lang w:val="en-US"/>
        </w:rPr>
        <w:t xml:space="preserve"> </w:t>
      </w:r>
      <w:r w:rsidRPr="003F2671">
        <w:rPr>
          <w:bCs/>
          <w:lang w:val="en-US"/>
        </w:rPr>
        <w:t>210</w:t>
      </w:r>
      <w:r>
        <w:rPr>
          <w:bCs/>
          <w:lang w:val="en-US"/>
        </w:rPr>
        <w:t xml:space="preserve"> 4060959</w:t>
      </w:r>
      <w:r w:rsidRPr="003F2671">
        <w:rPr>
          <w:bCs/>
          <w:lang w:val="en-US"/>
        </w:rPr>
        <w:t xml:space="preserve">                                                           </w:t>
      </w:r>
    </w:p>
    <w:p w:rsidR="00EA6CE9" w:rsidRPr="00CB1E06" w:rsidRDefault="00EA6CE9" w:rsidP="00EA6CE9">
      <w:pPr>
        <w:rPr>
          <w:lang w:val="en-US"/>
        </w:rPr>
      </w:pPr>
      <w:proofErr w:type="gramStart"/>
      <w:r>
        <w:rPr>
          <w:bCs/>
          <w:lang w:val="en-US"/>
        </w:rPr>
        <w:t>Email</w:t>
      </w:r>
      <w:r w:rsidRPr="00CB1E06">
        <w:rPr>
          <w:bCs/>
          <w:lang w:val="en-US"/>
        </w:rPr>
        <w:t xml:space="preserve"> :</w:t>
      </w:r>
      <w:proofErr w:type="gramEnd"/>
      <w:r w:rsidRPr="00CB1E06">
        <w:rPr>
          <w:bCs/>
          <w:lang w:val="en-US"/>
        </w:rPr>
        <w:t xml:space="preserve"> </w:t>
      </w:r>
      <w:r>
        <w:rPr>
          <w:bCs/>
          <w:lang w:val="en-US"/>
        </w:rPr>
        <w:t>efthimioui</w:t>
      </w:r>
      <w:r w:rsidRPr="00CB1E06">
        <w:rPr>
          <w:bCs/>
          <w:lang w:val="en-US"/>
        </w:rPr>
        <w:t>@</w:t>
      </w:r>
      <w:r>
        <w:rPr>
          <w:bCs/>
          <w:lang w:val="en-US"/>
        </w:rPr>
        <w:t>olp</w:t>
      </w:r>
      <w:r w:rsidRPr="00CB1E06">
        <w:rPr>
          <w:bCs/>
          <w:lang w:val="en-US"/>
        </w:rPr>
        <w:t>.</w:t>
      </w:r>
      <w:r>
        <w:rPr>
          <w:bCs/>
          <w:lang w:val="en-US"/>
        </w:rPr>
        <w:t>gr</w:t>
      </w:r>
      <w:r w:rsidRPr="00CB1E06">
        <w:rPr>
          <w:bCs/>
          <w:lang w:val="en-US"/>
        </w:rPr>
        <w:t xml:space="preserve">                                                     </w:t>
      </w:r>
      <w:r w:rsidRPr="00CB1E06">
        <w:rPr>
          <w:lang w:val="en-US"/>
        </w:rPr>
        <w:t xml:space="preserve">          </w:t>
      </w:r>
    </w:p>
    <w:p w:rsidR="00EA6CE9" w:rsidRPr="00CB1E06" w:rsidRDefault="00EA6CE9" w:rsidP="00EA6CE9">
      <w:pPr>
        <w:rPr>
          <w:b/>
          <w:lang w:val="en-US"/>
        </w:rPr>
      </w:pPr>
    </w:p>
    <w:p w:rsidR="00EA6CE9" w:rsidRPr="00CB1E06" w:rsidRDefault="003F2671" w:rsidP="00EA6CE9">
      <w:pPr>
        <w:tabs>
          <w:tab w:val="left" w:pos="5520"/>
        </w:tabs>
        <w:jc w:val="both"/>
        <w:rPr>
          <w:b/>
        </w:rPr>
      </w:pPr>
      <w:r w:rsidRPr="00CB1E06">
        <w:rPr>
          <w:b/>
        </w:rPr>
        <w:t xml:space="preserve">                                                                                      </w:t>
      </w:r>
      <w:r w:rsidR="00281354" w:rsidRPr="00CB1E06">
        <w:rPr>
          <w:b/>
        </w:rPr>
        <w:t xml:space="preserve">       </w:t>
      </w:r>
      <w:r w:rsidR="00EA6CE9" w:rsidRPr="00CB1E06">
        <w:rPr>
          <w:b/>
        </w:rPr>
        <w:t xml:space="preserve">                    </w:t>
      </w:r>
    </w:p>
    <w:p w:rsidR="00EA6CE9" w:rsidRPr="00CB1E06" w:rsidRDefault="00EA6CE9" w:rsidP="00EA6CE9">
      <w:pPr>
        <w:tabs>
          <w:tab w:val="left" w:pos="5520"/>
        </w:tabs>
        <w:jc w:val="both"/>
        <w:rPr>
          <w:b/>
          <w:bCs/>
        </w:rPr>
      </w:pPr>
      <w:r w:rsidRPr="00CB1E06">
        <w:rPr>
          <w:b/>
        </w:rPr>
        <w:t xml:space="preserve">                                                                                </w:t>
      </w:r>
      <w:r w:rsidR="00281354" w:rsidRPr="00CB1E06">
        <w:tab/>
        <w:t xml:space="preserve">   </w:t>
      </w:r>
    </w:p>
    <w:p w:rsidR="00EA6CE9" w:rsidRDefault="00CB1E06" w:rsidP="00CB1E06">
      <w:pPr>
        <w:tabs>
          <w:tab w:val="left" w:pos="5520"/>
        </w:tabs>
        <w:jc w:val="both"/>
      </w:pPr>
      <w:r>
        <w:tab/>
        <w:t xml:space="preserve">  </w:t>
      </w:r>
    </w:p>
    <w:p w:rsidR="003F2671" w:rsidRDefault="003F2671" w:rsidP="003F2671">
      <w:pPr>
        <w:jc w:val="both"/>
        <w:rPr>
          <w:rFonts w:ascii="Arial" w:hAnsi="Arial" w:cs="Arial"/>
        </w:rPr>
      </w:pPr>
      <w:r w:rsidRPr="00417AED">
        <w:rPr>
          <w:rFonts w:ascii="Arial" w:hAnsi="Arial" w:cs="Arial"/>
        </w:rPr>
        <w:tab/>
      </w:r>
      <w:r w:rsidRPr="00417AED">
        <w:rPr>
          <w:rFonts w:ascii="Arial" w:hAnsi="Arial" w:cs="Arial"/>
        </w:rPr>
        <w:tab/>
      </w:r>
      <w:r w:rsidRPr="00417AED">
        <w:rPr>
          <w:rFonts w:ascii="Arial" w:hAnsi="Arial" w:cs="Arial"/>
        </w:rPr>
        <w:tab/>
      </w:r>
      <w:r w:rsidRPr="00417AED">
        <w:rPr>
          <w:rFonts w:ascii="Arial" w:hAnsi="Arial" w:cs="Arial"/>
        </w:rPr>
        <w:tab/>
      </w:r>
    </w:p>
    <w:p w:rsidR="00CB1E06" w:rsidRDefault="00CB1E06" w:rsidP="00CB1E06">
      <w:pPr>
        <w:ind w:firstLine="720"/>
        <w:jc w:val="both"/>
        <w:rPr>
          <w:b/>
        </w:rPr>
      </w:pPr>
      <w:r>
        <w:rPr>
          <w:b/>
        </w:rPr>
        <w:t>ΘΕΜΑ :</w:t>
      </w:r>
      <w:r>
        <w:t xml:space="preserve"> </w:t>
      </w:r>
      <w:r>
        <w:rPr>
          <w:b/>
        </w:rPr>
        <w:t xml:space="preserve">«Όροι διακήρυξης της </w:t>
      </w:r>
      <w:proofErr w:type="spellStart"/>
      <w:r>
        <w:rPr>
          <w:b/>
        </w:rPr>
        <w:t>υπ΄</w:t>
      </w:r>
      <w:proofErr w:type="spellEnd"/>
      <w:r>
        <w:rPr>
          <w:b/>
        </w:rPr>
        <w:t xml:space="preserve"> </w:t>
      </w:r>
      <w:proofErr w:type="spellStart"/>
      <w:r>
        <w:rPr>
          <w:b/>
        </w:rPr>
        <w:t>αριθμ</w:t>
      </w:r>
      <w:proofErr w:type="spellEnd"/>
      <w:r>
        <w:rPr>
          <w:b/>
        </w:rPr>
        <w:t xml:space="preserve"> </w:t>
      </w:r>
      <w:r>
        <w:rPr>
          <w:b/>
          <w:lang w:val="en-US"/>
        </w:rPr>
        <w:t>No</w:t>
      </w:r>
      <w:r w:rsidRPr="00CB1E06">
        <w:rPr>
          <w:b/>
        </w:rPr>
        <w:t xml:space="preserve"> </w:t>
      </w:r>
      <w:r w:rsidR="003C23D6">
        <w:rPr>
          <w:b/>
        </w:rPr>
        <w:t>3</w:t>
      </w:r>
      <w:r>
        <w:rPr>
          <w:b/>
        </w:rPr>
        <w:t xml:space="preserve">/2012 δημοπρασίας εκποίησης </w:t>
      </w:r>
      <w:proofErr w:type="spellStart"/>
      <w:r>
        <w:rPr>
          <w:b/>
        </w:rPr>
        <w:t>αζητήτων</w:t>
      </w:r>
      <w:proofErr w:type="spellEnd"/>
      <w:r>
        <w:rPr>
          <w:b/>
        </w:rPr>
        <w:t xml:space="preserve"> εμπορευμάτων, που θα γίνει μ</w:t>
      </w:r>
      <w:r w:rsidR="003C23D6">
        <w:rPr>
          <w:b/>
        </w:rPr>
        <w:t>ε πλειοδοτικό διαγωνισμό στις 28-03</w:t>
      </w:r>
      <w:r>
        <w:rPr>
          <w:b/>
          <w:bCs/>
        </w:rPr>
        <w:t>-2012</w:t>
      </w:r>
      <w:r>
        <w:rPr>
          <w:b/>
        </w:rPr>
        <w:t xml:space="preserve">   ».</w:t>
      </w:r>
    </w:p>
    <w:p w:rsidR="00CB1E06" w:rsidRDefault="00CB1E06" w:rsidP="00CB1E06">
      <w:pPr>
        <w:ind w:firstLine="720"/>
        <w:jc w:val="both"/>
        <w:rPr>
          <w:b/>
        </w:rPr>
      </w:pPr>
    </w:p>
    <w:p w:rsidR="00CB1E06" w:rsidRDefault="00CB1E06" w:rsidP="00CB1E06">
      <w:pPr>
        <w:tabs>
          <w:tab w:val="left" w:pos="2880"/>
        </w:tabs>
        <w:jc w:val="both"/>
      </w:pPr>
      <w:r>
        <w:t xml:space="preserve">            </w:t>
      </w:r>
    </w:p>
    <w:p w:rsidR="00CB1E06" w:rsidRDefault="00CB1E06" w:rsidP="00CB1E06">
      <w:pPr>
        <w:tabs>
          <w:tab w:val="left" w:pos="2880"/>
        </w:tabs>
        <w:jc w:val="both"/>
      </w:pPr>
    </w:p>
    <w:p w:rsidR="00CB1E06" w:rsidRDefault="00CB1E06" w:rsidP="00CB1E06">
      <w:pPr>
        <w:jc w:val="both"/>
      </w:pPr>
      <w:r>
        <w:tab/>
        <w:t xml:space="preserve">Για τη συμμετοχή σε δημοπρασία </w:t>
      </w:r>
      <w:proofErr w:type="spellStart"/>
      <w:r>
        <w:t>αζητήτων</w:t>
      </w:r>
      <w:proofErr w:type="spellEnd"/>
      <w:r>
        <w:t xml:space="preserve"> εμπορευμάτων του Ο.Λ.Π. Α.Ε. θα πρέπει απαραίτητα η ταυτοποίηση των στοιχείων.</w:t>
      </w:r>
    </w:p>
    <w:p w:rsidR="00CB1E06" w:rsidRDefault="00CB1E06" w:rsidP="00CB1E06">
      <w:pPr>
        <w:jc w:val="both"/>
      </w:pPr>
      <w:r>
        <w:t xml:space="preserve"> </w:t>
      </w:r>
      <w:r>
        <w:rPr>
          <w:b/>
        </w:rPr>
        <w:t xml:space="preserve">1.  </w:t>
      </w:r>
      <w:r>
        <w:t>Των φυσικών προσώπων να γίνεται με την επίδειξη των κάτωθι δικαιολογητικών : α) Αστυνομική ταυτότητα ή διαβατήριο β) Εκκαθαριστικό Σημείωμα της εφορίας για το προηγούμενο έτος ή βεβαίωση απόδοσης Α.Φ.Μ.(αριθμού φορολογικού μητρώου)  γ) Αποδεικτικό βεβαίωσης της κατοικίας τους (πχ. Λογαριασμοί ΔΕΚΟ). Σε περίπτωση που φυσικό πρόσωπο υποβάλλει προσφορά για λογαριασμό άλλου φυσικού προσώπου , απαιτείται η κατάθεση πρόσφατης Εξουσιοδότησης δια την συγκεκριμένη Δημοπρασία θεωρημένης για το γνήσιο της υπογραφής του εξουσιοδοτούντα, ή Συμβολαιογραφικό πληρεξούσιο .</w:t>
      </w:r>
    </w:p>
    <w:p w:rsidR="00CB1E06" w:rsidRDefault="00CB1E06" w:rsidP="00CB1E06">
      <w:pPr>
        <w:jc w:val="both"/>
      </w:pPr>
      <w:r>
        <w:rPr>
          <w:b/>
        </w:rPr>
        <w:t>2.</w:t>
      </w:r>
      <w:r>
        <w:t xml:space="preserve"> Για την εκπροσώπηση  των νομικών προσώπων απαιτείται η κατάθεση από τον νόμιμο εκπρόσωπο , επικυρωμένου καταστατικού, σε περίπτωση δε εκπροσώπησης εταιρείας από άλλο πρόσωπο , απαιτείται Πρακτικό Διοικητικού Συμβουλίου ή εξουσιοδότηση με θεώρηση του γνήσιου της υπογραφής ή πρόσφατο συμβολαιογραφικό πληρεξούσιο του νομίμου εκπροσώπου της.</w:t>
      </w:r>
    </w:p>
    <w:p w:rsidR="00CB1E06" w:rsidRDefault="00CB1E06" w:rsidP="00CB1E06">
      <w:pPr>
        <w:jc w:val="both"/>
      </w:pPr>
      <w:r>
        <w:t xml:space="preserve">            Απαραίτητη προϋπόθεση για την συμμετοχή στις δημοπρασίες εκποίησης αζήτητων εμπορευμάτων της ΟΛΠ ΑΕ αποτελεί η κατάθεση Εγγύησης Συμμετοχής, ποσού </w:t>
      </w:r>
      <w:r>
        <w:rPr>
          <w:b/>
        </w:rPr>
        <w:t xml:space="preserve">500 </w:t>
      </w:r>
      <w:r>
        <w:t>ευρώ (μετρητά ή τραπεζική επιταγή), στο ταμείο της Υπηρεσίας την προηγουμένη ημέρα της διεξαγωγής της δημοπρασίας ή πριν την ώρα έναρξης της κατάθεσης των σφραγισμένων προσφορών ενώπιον της αρμόδιας επιτροπής εκποίησης, στην οποία θα προσκομίζεται το σχετικό γραμμάτιο είσπραξής της.</w:t>
      </w:r>
    </w:p>
    <w:p w:rsidR="00CB1E06" w:rsidRDefault="00CB1E06" w:rsidP="00CB1E06">
      <w:pPr>
        <w:jc w:val="both"/>
      </w:pPr>
      <w:r>
        <w:t>Το ποσό της εγγύησης θα επιστραφεί την επομένη εργάσιμη ημέρα μετά την διεξαγωγή της δημοπρασίας.</w:t>
      </w:r>
    </w:p>
    <w:p w:rsidR="00CB1E06" w:rsidRDefault="00CB1E06" w:rsidP="00CB1E06">
      <w:pPr>
        <w:jc w:val="both"/>
      </w:pPr>
      <w:r>
        <w:rPr>
          <w:b/>
        </w:rPr>
        <w:t xml:space="preserve">             Δια την ταχύτερη &amp; νομότυπη διεκπεραίωση  της διαδικασίας της ταυτοποίησης των στοιχείων των συμμετεχόντων  στη δημοπρασία , υποχρεούνται οι συμμετέχοντες όπως φέρουν μαζί τους σε κάθε δημοπρασία τα απαραίτητα δικαιολογητικά τους ,τα οποία θα καταθέτουν μαζί με το γραμμάτιο της εγγύησης συμμετοχής</w:t>
      </w:r>
      <w:r>
        <w:t>.</w:t>
      </w:r>
    </w:p>
    <w:p w:rsidR="00CB1E06" w:rsidRDefault="00CB1E06" w:rsidP="00CB1E06">
      <w:pPr>
        <w:jc w:val="both"/>
      </w:pPr>
    </w:p>
    <w:p w:rsidR="00CB1E06" w:rsidRDefault="00CB1E06" w:rsidP="003C23D6">
      <w:pPr>
        <w:jc w:val="both"/>
        <w:rPr>
          <w:b/>
        </w:rPr>
      </w:pPr>
      <w:r>
        <w:lastRenderedPageBreak/>
        <w:tab/>
      </w:r>
      <w:r>
        <w:rPr>
          <w:b/>
        </w:rPr>
        <w:t xml:space="preserve"> Για τα πρωτόκολλα αζήτητων με  </w:t>
      </w:r>
      <w:proofErr w:type="spellStart"/>
      <w:r>
        <w:rPr>
          <w:b/>
        </w:rPr>
        <w:t>αριθμ</w:t>
      </w:r>
      <w:proofErr w:type="spellEnd"/>
      <w:r>
        <w:rPr>
          <w:b/>
        </w:rPr>
        <w:t xml:space="preserve">.                                                                                            </w:t>
      </w:r>
    </w:p>
    <w:p w:rsidR="00CB1E06" w:rsidRDefault="003C23D6" w:rsidP="00CB1E06">
      <w:pPr>
        <w:rPr>
          <w:b/>
        </w:rPr>
      </w:pPr>
      <w:r>
        <w:rPr>
          <w:b/>
        </w:rPr>
        <w:t>2</w:t>
      </w:r>
      <w:r w:rsidR="00CB1E06">
        <w:rPr>
          <w:b/>
        </w:rPr>
        <w:t xml:space="preserve">) </w:t>
      </w:r>
      <w:proofErr w:type="spellStart"/>
      <w:r w:rsidR="00CB1E06">
        <w:rPr>
          <w:b/>
        </w:rPr>
        <w:t>πρωτ</w:t>
      </w:r>
      <w:proofErr w:type="spellEnd"/>
      <w:r w:rsidR="00CB1E06">
        <w:rPr>
          <w:b/>
        </w:rPr>
        <w:t xml:space="preserve">. Αζητ.20/2012 για την ξυλεία απαιτείται έγκριση </w:t>
      </w:r>
      <w:proofErr w:type="spellStart"/>
      <w:r w:rsidR="00CB1E06">
        <w:rPr>
          <w:b/>
        </w:rPr>
        <w:t>φυτουγειονομικού</w:t>
      </w:r>
      <w:proofErr w:type="spellEnd"/>
      <w:r w:rsidR="00CB1E06">
        <w:rPr>
          <w:b/>
        </w:rPr>
        <w:t xml:space="preserve"> ελέγχου                   </w:t>
      </w:r>
      <w:r>
        <w:rPr>
          <w:b/>
        </w:rPr>
        <w:t xml:space="preserve">                               3</w:t>
      </w:r>
      <w:r w:rsidR="00CB1E06">
        <w:rPr>
          <w:b/>
        </w:rPr>
        <w:t xml:space="preserve">) </w:t>
      </w:r>
      <w:proofErr w:type="spellStart"/>
      <w:r w:rsidR="00CB1E06">
        <w:rPr>
          <w:b/>
        </w:rPr>
        <w:t>πρωτ</w:t>
      </w:r>
      <w:proofErr w:type="spellEnd"/>
      <w:r w:rsidR="00CB1E06">
        <w:rPr>
          <w:b/>
        </w:rPr>
        <w:t xml:space="preserve">. Αζητ.21/2012 για την ξυλεία απαιτείται έγκριση </w:t>
      </w:r>
      <w:proofErr w:type="spellStart"/>
      <w:r w:rsidR="00CB1E06">
        <w:rPr>
          <w:b/>
        </w:rPr>
        <w:t>φυτουγειονομικού</w:t>
      </w:r>
      <w:proofErr w:type="spellEnd"/>
      <w:r w:rsidR="00CB1E06">
        <w:rPr>
          <w:b/>
        </w:rPr>
        <w:t xml:space="preserve"> ελέγχου </w:t>
      </w:r>
    </w:p>
    <w:p w:rsidR="00CB1E06" w:rsidRDefault="003C23D6" w:rsidP="00CB1E06">
      <w:pPr>
        <w:jc w:val="both"/>
        <w:rPr>
          <w:b/>
        </w:rPr>
      </w:pPr>
      <w:r>
        <w:rPr>
          <w:b/>
        </w:rPr>
        <w:t>4</w:t>
      </w:r>
      <w:r w:rsidR="00CB1E06">
        <w:rPr>
          <w:b/>
        </w:rPr>
        <w:t xml:space="preserve">) </w:t>
      </w:r>
      <w:proofErr w:type="spellStart"/>
      <w:r w:rsidR="00CB1E06">
        <w:rPr>
          <w:b/>
        </w:rPr>
        <w:t>πρωτ</w:t>
      </w:r>
      <w:proofErr w:type="spellEnd"/>
      <w:r w:rsidR="00CB1E06">
        <w:rPr>
          <w:b/>
        </w:rPr>
        <w:t xml:space="preserve">. Αζητ.22/2012 για την ξυλεία απαιτείται έγκριση </w:t>
      </w:r>
      <w:proofErr w:type="spellStart"/>
      <w:r w:rsidR="00CB1E06">
        <w:rPr>
          <w:b/>
        </w:rPr>
        <w:t>φυτουγειονομικού</w:t>
      </w:r>
      <w:proofErr w:type="spellEnd"/>
      <w:r w:rsidR="00CB1E06">
        <w:rPr>
          <w:b/>
        </w:rPr>
        <w:t xml:space="preserve"> ελέγχου </w:t>
      </w:r>
    </w:p>
    <w:p w:rsidR="00CB1E06" w:rsidRDefault="00CB1E06" w:rsidP="00CB1E06">
      <w:pPr>
        <w:jc w:val="both"/>
        <w:rPr>
          <w:b/>
        </w:rPr>
      </w:pPr>
    </w:p>
    <w:p w:rsidR="00CB1E06" w:rsidRDefault="00CB1E06" w:rsidP="00CB1E06">
      <w:pPr>
        <w:ind w:firstLine="720"/>
        <w:jc w:val="both"/>
      </w:pPr>
      <w:r>
        <w:t xml:space="preserve">Όσα από τα παραπάνω πρωτόκολλα αζήτητων της Διακήρυξης αναφέρονται σε εμπορεύματα με κλωστοϋφαντουργικά προϊόντα για τα οποία απαιτείται ειδική άδεια εισαγωγής από το ΥΠΕΘΟ και για τα οποία σας είναι γνωστό ότι σε καμία περίπτωση δεν χορηγείται η άδεια αυτή (από το ΥΠΕΘΟ) οφείλετε να γνωρίζετε ότι εκποιούνται μόνο για </w:t>
      </w:r>
      <w:proofErr w:type="spellStart"/>
      <w:r>
        <w:t>επανεξαγωγή</w:t>
      </w:r>
      <w:proofErr w:type="spellEnd"/>
      <w:r>
        <w:t>.</w:t>
      </w:r>
    </w:p>
    <w:p w:rsidR="00CB1E06" w:rsidRDefault="00CB1E06" w:rsidP="00CB1E06">
      <w:pPr>
        <w:ind w:firstLine="720"/>
        <w:jc w:val="both"/>
      </w:pPr>
      <w:r>
        <w:t>Για τα αζήτητα εμπορεύματα ΕΖ τύπου ΙΙ η αναφερόμενη στη διακήρυξη δασμολογική επιβάρυνση είναι ενδεικτική και όπως αυτή αναγράφεται στην πράξη επαλήθευσης. Δύναται δε αυτή να διαφοροποιηθεί μετά την έκδοση του σχετικού Δ.Χ.Α. ή την κατάθεση τελωνειακού παραστατικού, όπου θα αναγράφεται η τελική δασμολογική κλάση από το αρμόδιο τελωνείο.</w:t>
      </w:r>
    </w:p>
    <w:p w:rsidR="00CB1E06" w:rsidRDefault="00CB1E06" w:rsidP="00CB1E06">
      <w:pPr>
        <w:ind w:firstLine="720"/>
        <w:jc w:val="both"/>
        <w:rPr>
          <w:b/>
        </w:rPr>
      </w:pPr>
      <w:r>
        <w:rPr>
          <w:b/>
        </w:rPr>
        <w:t xml:space="preserve">Ο Ο.Λ.Π. Α.Ε. ουδεμία ευθύνη φέρει για τις </w:t>
      </w:r>
      <w:proofErr w:type="spellStart"/>
      <w:r>
        <w:rPr>
          <w:b/>
        </w:rPr>
        <w:t>δασμοφορολογικές</w:t>
      </w:r>
      <w:proofErr w:type="spellEnd"/>
      <w:r>
        <w:rPr>
          <w:b/>
        </w:rPr>
        <w:t xml:space="preserve"> επιβαρύνσεις που αναγράφονται στην παρούσα διακήρυξη που ενδεχομένως να αλλάξουν από την αρμόδια τελωνειακή αρχή ή τυχόν επιβολή νέων πρόσθετων επιβαρύνσεων.</w:t>
      </w:r>
    </w:p>
    <w:p w:rsidR="00CB1E06" w:rsidRDefault="00CB1E06" w:rsidP="00CB1E06">
      <w:pPr>
        <w:ind w:firstLine="720"/>
        <w:jc w:val="both"/>
      </w:pPr>
      <w:r>
        <w:t xml:space="preserve">Ο τελικός καθορισμός της δασμολογικής άξιας για τον υπολογισμό των </w:t>
      </w:r>
      <w:proofErr w:type="spellStart"/>
      <w:r>
        <w:t>δασμοφορολογικών</w:t>
      </w:r>
      <w:proofErr w:type="spellEnd"/>
      <w:r>
        <w:t xml:space="preserve"> επιβαρύνσεων θα γίνεται από το Τελωνείο με την κατάθεση τελωνειακού παραστατικού.</w:t>
      </w:r>
    </w:p>
    <w:p w:rsidR="00CB1E06" w:rsidRDefault="00CB1E06" w:rsidP="00CB1E06">
      <w:pPr>
        <w:ind w:firstLine="720"/>
        <w:jc w:val="both"/>
      </w:pPr>
      <w:r>
        <w:t>Ο Ο.Λ.Π. Α.Ε. δεν αναλαμβάνει καμία ευθύνη για τυχόν μη ακριβή περιγραφή του είδους και της ιδιότητας των εμπορευμάτων αυτών, ούτε για την ποιότητα και την κατάσταση στην οποία βρίσκονται.</w:t>
      </w:r>
    </w:p>
    <w:p w:rsidR="00CB1E06" w:rsidRDefault="00CB1E06" w:rsidP="00CB1E06">
      <w:pPr>
        <w:ind w:firstLine="720"/>
        <w:jc w:val="both"/>
      </w:pPr>
      <w:r>
        <w:t>Οι βεβαιώσεις καταλληλότητας των εμπορευμάτων, ή οποιοδήποτε άλλο έγγραφο απαιτείται από το αρμόδιο τελωνείο, θα προσκομίζονται με ευθύνη των πλειοδοτών.</w:t>
      </w:r>
    </w:p>
    <w:p w:rsidR="00CB1E06" w:rsidRDefault="00CB1E06" w:rsidP="00CB1E06">
      <w:pPr>
        <w:ind w:firstLine="720"/>
        <w:jc w:val="both"/>
      </w:pPr>
      <w:r>
        <w:t>Η παράδοση των εμπορευμάτων θα γίνεται σύμφωνα με τον ισχύοντα κανονισμό παραλαβής παράδοσης και σε συμφωνία –συσχέτιση με την πράξη επαλήθευσης.</w:t>
      </w:r>
    </w:p>
    <w:p w:rsidR="00CB1E06" w:rsidRDefault="00CB1E06" w:rsidP="00CB1E06">
      <w:pPr>
        <w:ind w:firstLine="720"/>
        <w:jc w:val="both"/>
      </w:pPr>
      <w:r>
        <w:t>Ο Ο.Λ.Π. Α.Ε. ουδεμία ευθύνη φέρει για τυχόν διαφορές μετά την παράδοση των εμπορευμάτων.</w:t>
      </w:r>
    </w:p>
    <w:p w:rsidR="00CB1E06" w:rsidRDefault="00CB1E06" w:rsidP="00CB1E06">
      <w:pPr>
        <w:jc w:val="both"/>
      </w:pPr>
      <w:r>
        <w:t xml:space="preserve">            </w:t>
      </w:r>
      <w:r>
        <w:rPr>
          <w:lang w:val="en-US"/>
        </w:rPr>
        <w:t>O</w:t>
      </w:r>
      <w:r>
        <w:t xml:space="preserve"> υπολογισμός της τιμής εκκίνησης έγινε σύμφωνα   με τις νέες διατάξεις του τιμολογίου 1 που ισχύει</w:t>
      </w:r>
      <w:proofErr w:type="gramStart"/>
      <w:r>
        <w:t>.(</w:t>
      </w:r>
      <w:proofErr w:type="gramEnd"/>
      <w:r>
        <w:t xml:space="preserve"> διάστημα 180 ημερών, ανεξάρτητα από το χρόνο παραμονής τους στους αποθηκευτικούς χώρους του ΟΛΠ Α.Ε )</w:t>
      </w:r>
    </w:p>
    <w:p w:rsidR="00CB1E06" w:rsidRDefault="00CB1E06" w:rsidP="00CB1E06">
      <w:pPr>
        <w:jc w:val="both"/>
      </w:pPr>
    </w:p>
    <w:p w:rsidR="00CB1E06" w:rsidRDefault="00CB1E06" w:rsidP="00CB1E06">
      <w:pPr>
        <w:jc w:val="both"/>
      </w:pPr>
    </w:p>
    <w:p w:rsidR="00CB1E06" w:rsidRDefault="00CB1E06" w:rsidP="00CB1E06">
      <w:pPr>
        <w:jc w:val="both"/>
      </w:pPr>
    </w:p>
    <w:p w:rsidR="00CB1E06" w:rsidRDefault="00CB1E06" w:rsidP="00CB1E06">
      <w:pPr>
        <w:ind w:left="5940"/>
        <w:jc w:val="both"/>
        <w:rPr>
          <w:b/>
        </w:rPr>
      </w:pPr>
      <w:r>
        <w:rPr>
          <w:b/>
        </w:rPr>
        <w:t xml:space="preserve">              Ο Διευθυντής</w:t>
      </w:r>
    </w:p>
    <w:p w:rsidR="00CB1E06" w:rsidRDefault="00CB1E06" w:rsidP="00CB1E06">
      <w:pPr>
        <w:ind w:left="5940"/>
        <w:jc w:val="both"/>
      </w:pPr>
    </w:p>
    <w:p w:rsidR="00CB1E06" w:rsidRDefault="00CB1E06" w:rsidP="00CB1E06">
      <w:pPr>
        <w:ind w:left="5940"/>
        <w:jc w:val="both"/>
      </w:pPr>
    </w:p>
    <w:p w:rsidR="00CB1E06" w:rsidRDefault="00CB1E06" w:rsidP="00CB1E06">
      <w:pPr>
        <w:ind w:left="5940"/>
        <w:jc w:val="both"/>
      </w:pPr>
    </w:p>
    <w:p w:rsidR="00CB1E06" w:rsidRDefault="00CB1E06" w:rsidP="00CB1E06">
      <w:pPr>
        <w:ind w:left="798" w:firstLine="5142"/>
        <w:jc w:val="both"/>
        <w:rPr>
          <w:b/>
        </w:rPr>
      </w:pPr>
      <w:r>
        <w:t xml:space="preserve">    </w:t>
      </w:r>
      <w:r>
        <w:rPr>
          <w:b/>
        </w:rPr>
        <w:t xml:space="preserve">ΑΛΕΞΑΝΔΡΟΣ ΡΟΥΝΤΑΣ </w:t>
      </w:r>
    </w:p>
    <w:p w:rsidR="00CB1E06" w:rsidRDefault="00CB1E06" w:rsidP="00CB1E06">
      <w:pPr>
        <w:tabs>
          <w:tab w:val="left" w:pos="2880"/>
        </w:tabs>
        <w:jc w:val="both"/>
      </w:pPr>
    </w:p>
    <w:p w:rsidR="00CB1E06" w:rsidRDefault="00CB1E06" w:rsidP="00CB1E06">
      <w:pPr>
        <w:tabs>
          <w:tab w:val="left" w:pos="2880"/>
        </w:tabs>
        <w:jc w:val="both"/>
      </w:pPr>
    </w:p>
    <w:p w:rsidR="00CB1E06" w:rsidRDefault="00CB1E06" w:rsidP="00CB1E06">
      <w:pPr>
        <w:spacing w:line="360" w:lineRule="auto"/>
        <w:ind w:left="720"/>
        <w:jc w:val="both"/>
      </w:pPr>
    </w:p>
    <w:p w:rsidR="00CB1E06" w:rsidRDefault="00CB1E06" w:rsidP="00CB1E06">
      <w:pPr>
        <w:jc w:val="both"/>
      </w:pPr>
    </w:p>
    <w:p w:rsidR="00CB1E06" w:rsidRDefault="00CB1E06" w:rsidP="00CB1E06">
      <w:pPr>
        <w:jc w:val="both"/>
      </w:pPr>
    </w:p>
    <w:p w:rsidR="00CB1E06" w:rsidRDefault="00CB1E06" w:rsidP="00CB1E06">
      <w:pPr>
        <w:jc w:val="both"/>
      </w:pPr>
    </w:p>
    <w:p w:rsidR="00CB1E06" w:rsidRDefault="00CB1E06" w:rsidP="00CB1E06">
      <w:pPr>
        <w:jc w:val="both"/>
      </w:pPr>
      <w:r>
        <w:t xml:space="preserve">                                                                              </w:t>
      </w:r>
    </w:p>
    <w:p w:rsidR="00CB1E06" w:rsidRDefault="00CB1E06" w:rsidP="00CB1E06">
      <w:pPr>
        <w:jc w:val="both"/>
        <w:rPr>
          <w:b/>
        </w:rPr>
      </w:pPr>
    </w:p>
    <w:p w:rsidR="00CB1E06" w:rsidRDefault="00CB1E06" w:rsidP="00CB1E06">
      <w:pPr>
        <w:jc w:val="both"/>
        <w:rPr>
          <w:b/>
        </w:rPr>
      </w:pPr>
    </w:p>
    <w:p w:rsidR="00CB1E06" w:rsidRDefault="00CB1E06" w:rsidP="00CB1E06">
      <w:pPr>
        <w:jc w:val="both"/>
      </w:pPr>
      <w:r>
        <w:rPr>
          <w:rFonts w:ascii="Arial" w:hAnsi="Arial" w:cs="Arial"/>
        </w:rPr>
        <w:lastRenderedPageBreak/>
        <w:tab/>
      </w:r>
    </w:p>
    <w:p w:rsidR="00CB1E06" w:rsidRDefault="00CB1E06" w:rsidP="00CB1E06">
      <w:pPr>
        <w:tabs>
          <w:tab w:val="left" w:pos="7655"/>
        </w:tabs>
        <w:ind w:left="-180"/>
        <w:rPr>
          <w:lang w:val="en-US"/>
        </w:rPr>
      </w:pPr>
    </w:p>
    <w:p w:rsidR="00CB1E06" w:rsidRDefault="00CB1E06" w:rsidP="00CB1E06">
      <w:pPr>
        <w:tabs>
          <w:tab w:val="left" w:pos="7655"/>
        </w:tabs>
        <w:ind w:left="-180"/>
        <w:rPr>
          <w:lang w:val="en-US"/>
        </w:rPr>
      </w:pPr>
    </w:p>
    <w:p w:rsidR="00CB1E06" w:rsidRDefault="00CB1E06" w:rsidP="00CB1E06">
      <w:pPr>
        <w:tabs>
          <w:tab w:val="left" w:pos="7655"/>
        </w:tabs>
        <w:ind w:left="-180"/>
        <w:rPr>
          <w:lang w:val="en-US"/>
        </w:rPr>
      </w:pPr>
    </w:p>
    <w:p w:rsidR="00CB1E06" w:rsidRDefault="00CB1E06" w:rsidP="00CB1E06">
      <w:pPr>
        <w:tabs>
          <w:tab w:val="left" w:pos="7655"/>
        </w:tabs>
        <w:ind w:left="-180"/>
        <w:rPr>
          <w:lang w:val="en-US"/>
        </w:rPr>
      </w:pPr>
    </w:p>
    <w:p w:rsidR="003F2671" w:rsidRDefault="003F2671" w:rsidP="00281354">
      <w:pPr>
        <w:jc w:val="both"/>
      </w:pPr>
      <w:r w:rsidRPr="00417AED">
        <w:rPr>
          <w:rFonts w:ascii="Arial" w:hAnsi="Arial" w:cs="Arial"/>
        </w:rPr>
        <w:tab/>
      </w:r>
    </w:p>
    <w:p w:rsidR="00EA6CE9" w:rsidRDefault="00EA6CE9"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Default="00281354" w:rsidP="00EA6CE9">
      <w:pPr>
        <w:tabs>
          <w:tab w:val="left" w:pos="7655"/>
        </w:tabs>
        <w:ind w:left="-180"/>
        <w:rPr>
          <w:lang w:val="en-US"/>
        </w:rPr>
      </w:pPr>
    </w:p>
    <w:p w:rsidR="00281354" w:rsidRPr="00281354" w:rsidRDefault="00281354" w:rsidP="00EA6CE9">
      <w:pPr>
        <w:tabs>
          <w:tab w:val="left" w:pos="7655"/>
        </w:tabs>
        <w:ind w:left="-180"/>
        <w:rPr>
          <w:lang w:val="en-US"/>
        </w:rPr>
      </w:pPr>
    </w:p>
    <w:p w:rsidR="00EA6CE9" w:rsidRDefault="00EA6CE9" w:rsidP="003F2671">
      <w:pPr>
        <w:tabs>
          <w:tab w:val="left" w:pos="1350"/>
          <w:tab w:val="left" w:pos="7655"/>
        </w:tabs>
      </w:pPr>
    </w:p>
    <w:tbl>
      <w:tblPr>
        <w:tblW w:w="0" w:type="auto"/>
        <w:tblLook w:val="04A0"/>
      </w:tblPr>
      <w:tblGrid>
        <w:gridCol w:w="4968"/>
        <w:gridCol w:w="4968"/>
      </w:tblGrid>
      <w:tr w:rsidR="00EA6CE9" w:rsidTr="00EA6CE9">
        <w:trPr>
          <w:trHeight w:val="1305"/>
        </w:trPr>
        <w:tc>
          <w:tcPr>
            <w:tcW w:w="4968" w:type="dxa"/>
          </w:tcPr>
          <w:p w:rsidR="00EA6CE9" w:rsidRDefault="00EA6CE9">
            <w:pPr>
              <w:jc w:val="center"/>
              <w:rPr>
                <w:b/>
                <w:bCs/>
              </w:rPr>
            </w:pPr>
            <w:r>
              <w:rPr>
                <w:b/>
                <w:bCs/>
              </w:rPr>
              <w:t>Ο Τμηματάρχης</w:t>
            </w:r>
          </w:p>
          <w:p w:rsidR="00EA6CE9" w:rsidRDefault="00EA6CE9">
            <w:pPr>
              <w:jc w:val="center"/>
              <w:rPr>
                <w:b/>
                <w:bCs/>
              </w:rPr>
            </w:pPr>
          </w:p>
          <w:p w:rsidR="00EA6CE9" w:rsidRDefault="00EA6CE9">
            <w:pPr>
              <w:jc w:val="center"/>
              <w:rPr>
                <w:b/>
                <w:bCs/>
              </w:rPr>
            </w:pPr>
          </w:p>
          <w:p w:rsidR="00EA6CE9" w:rsidRDefault="00EA6CE9">
            <w:pPr>
              <w:rPr>
                <w:b/>
                <w:bCs/>
                <w:lang w:val="en-US"/>
              </w:rPr>
            </w:pPr>
          </w:p>
          <w:p w:rsidR="00EA6CE9" w:rsidRDefault="00EA6CE9">
            <w:pPr>
              <w:jc w:val="center"/>
              <w:rPr>
                <w:b/>
                <w:bCs/>
              </w:rPr>
            </w:pPr>
            <w:r>
              <w:rPr>
                <w:b/>
                <w:bCs/>
              </w:rPr>
              <w:t>ΙΩΑΝΝΗΣ ΕΥΘΥΜΙΟΥ</w:t>
            </w:r>
          </w:p>
        </w:tc>
        <w:tc>
          <w:tcPr>
            <w:tcW w:w="4968" w:type="dxa"/>
          </w:tcPr>
          <w:p w:rsidR="00EA6CE9" w:rsidRDefault="00EA6CE9">
            <w:pPr>
              <w:pStyle w:val="4"/>
              <w:jc w:val="center"/>
              <w:rPr>
                <w:rFonts w:eastAsiaTheme="minorEastAsia"/>
                <w:lang w:val="en-US"/>
              </w:rPr>
            </w:pPr>
            <w:r>
              <w:rPr>
                <w:rFonts w:eastAsiaTheme="minorEastAsia"/>
              </w:rPr>
              <w:t>Ο Διευθυντής</w:t>
            </w:r>
          </w:p>
          <w:p w:rsidR="00EA6CE9" w:rsidRDefault="00EA6CE9">
            <w:pPr>
              <w:jc w:val="both"/>
              <w:rPr>
                <w:b/>
                <w:bCs/>
              </w:rPr>
            </w:pPr>
          </w:p>
          <w:p w:rsidR="00EA6CE9" w:rsidRDefault="00EA6CE9">
            <w:pPr>
              <w:jc w:val="both"/>
              <w:rPr>
                <w:b/>
                <w:bCs/>
              </w:rPr>
            </w:pPr>
          </w:p>
          <w:p w:rsidR="00EA6CE9" w:rsidRDefault="00EA6CE9">
            <w:pPr>
              <w:jc w:val="both"/>
              <w:rPr>
                <w:b/>
                <w:bCs/>
              </w:rPr>
            </w:pPr>
            <w:r>
              <w:rPr>
                <w:b/>
                <w:bCs/>
              </w:rPr>
              <w:t xml:space="preserve">                                                          </w:t>
            </w:r>
          </w:p>
          <w:p w:rsidR="00EA6CE9" w:rsidRDefault="00EA6CE9">
            <w:pPr>
              <w:pStyle w:val="9"/>
              <w:rPr>
                <w:rFonts w:ascii="Times New Roman" w:hAnsi="Times New Roman" w:cs="Times New Roman"/>
              </w:rPr>
            </w:pPr>
            <w:r>
              <w:rPr>
                <w:rFonts w:ascii="Times New Roman" w:hAnsi="Times New Roman" w:cs="Times New Roman"/>
              </w:rPr>
              <w:t>ΑΛΕΞΑΝΔΡΟΣ ΡΟΥΝΤΑΣ</w:t>
            </w:r>
          </w:p>
          <w:p w:rsidR="003F2671" w:rsidRPr="003F2671" w:rsidRDefault="003F2671" w:rsidP="003F2671"/>
          <w:p w:rsidR="003F2671" w:rsidRDefault="003F2671" w:rsidP="003F2671"/>
          <w:p w:rsidR="003F2671" w:rsidRPr="003F2671" w:rsidRDefault="003F2671" w:rsidP="003F2671"/>
        </w:tc>
      </w:tr>
    </w:tbl>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r>
        <w:t xml:space="preserve">               </w:t>
      </w: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ind w:left="-180"/>
      </w:pPr>
    </w:p>
    <w:p w:rsidR="00EA6CE9" w:rsidRDefault="00EA6CE9" w:rsidP="00EA6CE9">
      <w:pPr>
        <w:tabs>
          <w:tab w:val="left" w:pos="7655"/>
        </w:tabs>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5D11BA">
      <w:pPr>
        <w:tabs>
          <w:tab w:val="left" w:pos="7655"/>
        </w:tabs>
        <w:rPr>
          <w:rFonts w:ascii="Arial" w:hAnsi="Arial" w:cs="Arial"/>
          <w:sz w:val="22"/>
        </w:rPr>
      </w:pPr>
    </w:p>
    <w:p w:rsidR="005D11BA" w:rsidRPr="003F2671" w:rsidRDefault="005D11BA" w:rsidP="00E076CB">
      <w:pPr>
        <w:tabs>
          <w:tab w:val="left" w:pos="7655"/>
        </w:tabs>
        <w:ind w:left="-180"/>
        <w:rPr>
          <w:rFonts w:ascii="Arial" w:hAnsi="Arial" w:cs="Arial"/>
          <w:sz w:val="22"/>
        </w:rPr>
      </w:pPr>
    </w:p>
    <w:sectPr w:rsidR="005D11BA" w:rsidRPr="003F2671" w:rsidSect="003C23D6">
      <w:headerReference w:type="first" r:id="rId6"/>
      <w:footerReference w:type="first" r:id="rId7"/>
      <w:pgSz w:w="11906" w:h="16838"/>
      <w:pgMar w:top="1440" w:right="991" w:bottom="2269" w:left="900" w:header="1079" w:footer="16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C2C" w:rsidRDefault="00BA4C2C">
      <w:r>
        <w:separator/>
      </w:r>
    </w:p>
  </w:endnote>
  <w:endnote w:type="continuationSeparator" w:id="0">
    <w:p w:rsidR="00BA4C2C" w:rsidRDefault="00BA4C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Default="002E22DB">
    <w:pPr>
      <w:pStyle w:val="a4"/>
    </w:pPr>
    <w:r w:rsidRPr="002E22DB">
      <w:rPr>
        <w:noProof/>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1" type="#_x0000_t75" style="position:absolute;margin-left:-17.1pt;margin-top:758.85pt;width:527.25pt;height:48pt;z-index:1;mso-position-vertical-relative:page">
          <v:imagedata r:id="rId1" o:title="grammi b"/>
          <w10:wrap type="square" anchory="page"/>
        </v:shape>
      </w:pict>
    </w:r>
    <w:r>
      <w:rPr>
        <w:noProof/>
      </w:rPr>
      <w:pict>
        <v:rect id="_x0000_s2069" style="position:absolute;margin-left:17.1pt;margin-top:36.95pt;width:464.55pt;height:30pt;z-index:2" filled="f" stroked="f">
          <o:lock v:ext="edit" aspectratio="t"/>
          <v:textbox>
            <w:txbxContent>
              <w:p w:rsidR="007E7850" w:rsidRPr="00EA6CE9" w:rsidRDefault="007E7850" w:rsidP="00F26342">
                <w:pPr>
                  <w:jc w:val="center"/>
                  <w:rPr>
                    <w:rFonts w:ascii="Arial" w:hAnsi="Arial" w:cs="Arial"/>
                    <w:b/>
                    <w:sz w:val="18"/>
                    <w:szCs w:val="18"/>
                  </w:rPr>
                </w:pPr>
                <w:r w:rsidRPr="00952A65">
                  <w:rPr>
                    <w:rFonts w:ascii="Arial" w:hAnsi="Arial" w:cs="Arial"/>
                    <w:b/>
                    <w:sz w:val="18"/>
                    <w:szCs w:val="18"/>
                  </w:rPr>
                  <w:t xml:space="preserve">Ακτή Μιαούλη 10, 185 38 Πειραιάς, </w:t>
                </w:r>
                <w:proofErr w:type="spellStart"/>
                <w:r w:rsidRPr="00952A65">
                  <w:rPr>
                    <w:rFonts w:ascii="Arial" w:hAnsi="Arial" w:cs="Arial"/>
                    <w:b/>
                    <w:sz w:val="18"/>
                    <w:szCs w:val="18"/>
                  </w:rPr>
                  <w:t>Τηλ</w:t>
                </w:r>
                <w:proofErr w:type="spellEnd"/>
                <w:r w:rsidR="00EA6CE9">
                  <w:rPr>
                    <w:rFonts w:ascii="Arial" w:hAnsi="Arial" w:cs="Arial"/>
                    <w:b/>
                    <w:sz w:val="18"/>
                    <w:szCs w:val="18"/>
                  </w:rPr>
                  <w:t>.: 210 4060</w:t>
                </w:r>
                <w:r w:rsidR="00EA6CE9" w:rsidRPr="00EA6CE9">
                  <w:rPr>
                    <w:rFonts w:ascii="Arial" w:hAnsi="Arial" w:cs="Arial"/>
                    <w:b/>
                    <w:sz w:val="18"/>
                    <w:szCs w:val="18"/>
                  </w:rPr>
                  <w:t>965</w:t>
                </w:r>
                <w:r w:rsidRPr="00952A65">
                  <w:rPr>
                    <w:rFonts w:ascii="Arial" w:hAnsi="Arial" w:cs="Arial"/>
                    <w:b/>
                    <w:sz w:val="18"/>
                    <w:szCs w:val="18"/>
                  </w:rPr>
                  <w:t xml:space="preserve">, </w:t>
                </w:r>
                <w:r w:rsidRPr="00952A65">
                  <w:rPr>
                    <w:rFonts w:ascii="Arial" w:hAnsi="Arial" w:cs="Arial"/>
                    <w:b/>
                    <w:sz w:val="18"/>
                    <w:szCs w:val="18"/>
                    <w:lang w:val="en-US"/>
                  </w:rPr>
                  <w:t>Fax</w:t>
                </w:r>
                <w:r w:rsidR="00EA6CE9">
                  <w:rPr>
                    <w:rFonts w:ascii="Arial" w:hAnsi="Arial" w:cs="Arial"/>
                    <w:b/>
                    <w:sz w:val="18"/>
                    <w:szCs w:val="18"/>
                  </w:rPr>
                  <w:t>: 210 4060</w:t>
                </w:r>
                <w:r w:rsidR="00EA6CE9" w:rsidRPr="00EA6CE9">
                  <w:rPr>
                    <w:rFonts w:ascii="Arial" w:hAnsi="Arial" w:cs="Arial"/>
                    <w:b/>
                    <w:sz w:val="18"/>
                    <w:szCs w:val="18"/>
                  </w:rPr>
                  <w:t>959</w:t>
                </w:r>
              </w:p>
              <w:p w:rsidR="007E7850" w:rsidRPr="00952A65" w:rsidRDefault="007E7850" w:rsidP="00F26342">
                <w:pPr>
                  <w:jc w:val="center"/>
                  <w:rPr>
                    <w:rFonts w:ascii="Arial" w:hAnsi="Arial" w:cs="Arial"/>
                    <w:b/>
                    <w:sz w:val="18"/>
                    <w:szCs w:val="18"/>
                    <w:lang w:val="pt-BR"/>
                  </w:rPr>
                </w:pPr>
                <w:r w:rsidRPr="00952A65">
                  <w:rPr>
                    <w:rFonts w:ascii="Arial" w:hAnsi="Arial" w:cs="Arial"/>
                    <w:b/>
                    <w:sz w:val="18"/>
                    <w:szCs w:val="18"/>
                    <w:lang w:val="pt-BR"/>
                  </w:rPr>
                  <w:t xml:space="preserve"> website: www.olp.gr</w:t>
                </w: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C2C" w:rsidRDefault="00BA4C2C">
      <w:r>
        <w:separator/>
      </w:r>
    </w:p>
  </w:footnote>
  <w:footnote w:type="continuationSeparator" w:id="0">
    <w:p w:rsidR="00BA4C2C" w:rsidRDefault="00BA4C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Pr="000F2234" w:rsidRDefault="002E22DB" w:rsidP="00E076CB">
    <w:pPr>
      <w:pStyle w:val="a3"/>
      <w:ind w:left="-180"/>
    </w:pPr>
    <w:r>
      <w:rPr>
        <w:noProof/>
      </w:rPr>
      <w:pict>
        <v:rect id="_x0000_s2067" style="position:absolute;left:0;text-align:left;margin-left:277.5pt;margin-top:60.7pt;width:226.5pt;height:17.2pt;z-index:5" filled="f" stroked="f">
          <o:lock v:ext="edit" aspectratio="t"/>
          <v:textbox style="mso-next-textbox:#_x0000_s2067">
            <w:txbxContent>
              <w:p w:rsidR="007E7850" w:rsidRPr="00952A65" w:rsidRDefault="00AC3051" w:rsidP="00A208A3">
                <w:pPr>
                  <w:rPr>
                    <w:rFonts w:ascii="Arial" w:hAnsi="Arial" w:cs="Arial"/>
                    <w:b/>
                    <w:i/>
                    <w:sz w:val="20"/>
                    <w:szCs w:val="20"/>
                  </w:rPr>
                </w:pPr>
                <w:r>
                  <w:rPr>
                    <w:rFonts w:ascii="Arial" w:hAnsi="Arial" w:cs="Arial"/>
                    <w:b/>
                    <w:i/>
                    <w:sz w:val="20"/>
                    <w:szCs w:val="20"/>
                  </w:rPr>
                  <w:t xml:space="preserve">     ΤΜΗΜΑ ΑΠΟΤΑΜΙΕΥΣΗΣ &amp; ΑΖΗΤΗΤΩΝ</w:t>
                </w:r>
              </w:p>
            </w:txbxContent>
          </v:textbox>
        </v:rect>
      </w:pict>
    </w:r>
    <w:r>
      <w:rPr>
        <w:noProof/>
      </w:rPr>
      <w:pict>
        <v:shapetype id="_x0000_t202" coordsize="21600,21600" o:spt="202" path="m,l,21600r21600,l21600,xe">
          <v:stroke joinstyle="miter"/>
          <v:path gradientshapeok="t" o:connecttype="rect"/>
        </v:shapetype>
        <v:shape id="_x0000_s2066" type="#_x0000_t202" style="position:absolute;left:0;text-align:left;margin-left:184.5pt;margin-top:35.15pt;width:319.5pt;height:18pt;z-index:4" filled="f" fillcolor="#435ca8" stroked="f" strokecolor="#435ca8">
          <o:lock v:ext="edit" aspectratio="t"/>
          <v:textbox style="mso-next-textbox:#_x0000_s2066">
            <w:txbxContent>
              <w:p w:rsidR="007E7850" w:rsidRPr="00952A65" w:rsidRDefault="00AC3051" w:rsidP="00A208A3">
                <w:pPr>
                  <w:rPr>
                    <w:rFonts w:ascii="Arial" w:hAnsi="Arial" w:cs="Arial"/>
                    <w:b/>
                    <w:i/>
                    <w:sz w:val="20"/>
                    <w:szCs w:val="20"/>
                  </w:rPr>
                </w:pPr>
                <w:r>
                  <w:rPr>
                    <w:rFonts w:ascii="Arial" w:hAnsi="Arial" w:cs="Arial"/>
                    <w:b/>
                    <w:i/>
                    <w:sz w:val="20"/>
                    <w:szCs w:val="20"/>
                  </w:rPr>
                  <w:t>ΔΙΕΥΘΥΝΣΗ ΔΙΑΚΙΝΗΣΗΣ ΑΥΤΟΚΙΝΗΤΩΝ &amp; ΓΕΝΙΚΟΥ ΦΟΡΤΙΟΥ</w:t>
                </w:r>
              </w:p>
            </w:txbxContent>
          </v:textbox>
        </v:shape>
      </w:pict>
    </w:r>
    <w:r w:rsidRPr="002E22DB">
      <w:rPr>
        <w:noProof/>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25.65pt;margin-top:34.95pt;width:568.35pt;height:91.15pt;z-index:3;mso-position-vertical-relative:page">
          <v:imagedata r:id="rId1" o:title="olp b"/>
          <w10:wrap type="squar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oNotTrackMoves/>
  <w:defaultTabStop w:val="720"/>
  <w:drawingGridHorizontalSpacing w:val="57"/>
  <w:drawingGridVerticalSpacing w:val="57"/>
  <w:noPunctuationKerning/>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A6947"/>
    <w:rsid w:val="00034BE9"/>
    <w:rsid w:val="0004295F"/>
    <w:rsid w:val="000C6FFE"/>
    <w:rsid w:val="000D5CD4"/>
    <w:rsid w:val="000F1BC1"/>
    <w:rsid w:val="000F2234"/>
    <w:rsid w:val="000F515B"/>
    <w:rsid w:val="00151298"/>
    <w:rsid w:val="001A7C3D"/>
    <w:rsid w:val="001B7F5C"/>
    <w:rsid w:val="00281354"/>
    <w:rsid w:val="002E22DB"/>
    <w:rsid w:val="00344428"/>
    <w:rsid w:val="00367B59"/>
    <w:rsid w:val="00373831"/>
    <w:rsid w:val="0037691F"/>
    <w:rsid w:val="00385979"/>
    <w:rsid w:val="00386A7E"/>
    <w:rsid w:val="003C0719"/>
    <w:rsid w:val="003C23D6"/>
    <w:rsid w:val="003F2671"/>
    <w:rsid w:val="00472320"/>
    <w:rsid w:val="00517C1F"/>
    <w:rsid w:val="0052114A"/>
    <w:rsid w:val="0057705D"/>
    <w:rsid w:val="005B3933"/>
    <w:rsid w:val="005D11BA"/>
    <w:rsid w:val="005D3024"/>
    <w:rsid w:val="007732A5"/>
    <w:rsid w:val="007E7850"/>
    <w:rsid w:val="0090625D"/>
    <w:rsid w:val="00906A32"/>
    <w:rsid w:val="00952A65"/>
    <w:rsid w:val="00A02FC6"/>
    <w:rsid w:val="00A0482E"/>
    <w:rsid w:val="00A208A3"/>
    <w:rsid w:val="00A2670F"/>
    <w:rsid w:val="00AB0E48"/>
    <w:rsid w:val="00AC3051"/>
    <w:rsid w:val="00AC574D"/>
    <w:rsid w:val="00B0176A"/>
    <w:rsid w:val="00B41AFF"/>
    <w:rsid w:val="00B93DD3"/>
    <w:rsid w:val="00B9642E"/>
    <w:rsid w:val="00BA4C2C"/>
    <w:rsid w:val="00C45AD0"/>
    <w:rsid w:val="00CB1E06"/>
    <w:rsid w:val="00CD55F7"/>
    <w:rsid w:val="00D84B5C"/>
    <w:rsid w:val="00D87811"/>
    <w:rsid w:val="00E076CB"/>
    <w:rsid w:val="00E439C1"/>
    <w:rsid w:val="00E80516"/>
    <w:rsid w:val="00E91EFC"/>
    <w:rsid w:val="00EA6947"/>
    <w:rsid w:val="00EA6CE9"/>
    <w:rsid w:val="00EC6274"/>
    <w:rsid w:val="00F01929"/>
    <w:rsid w:val="00F26342"/>
    <w:rsid w:val="00F64758"/>
    <w:rsid w:val="00FA4D8A"/>
    <w:rsid w:val="00FE0AC2"/>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6CE9"/>
    <w:rPr>
      <w:sz w:val="24"/>
      <w:szCs w:val="24"/>
    </w:rPr>
  </w:style>
  <w:style w:type="paragraph" w:styleId="4">
    <w:name w:val="heading 4"/>
    <w:basedOn w:val="a"/>
    <w:next w:val="a"/>
    <w:link w:val="4Char"/>
    <w:semiHidden/>
    <w:unhideWhenUsed/>
    <w:qFormat/>
    <w:rsid w:val="00EA6CE9"/>
    <w:pPr>
      <w:keepNext/>
      <w:jc w:val="both"/>
      <w:outlineLvl w:val="3"/>
    </w:pPr>
    <w:rPr>
      <w:b/>
      <w:bCs/>
    </w:rPr>
  </w:style>
  <w:style w:type="paragraph" w:styleId="9">
    <w:name w:val="heading 9"/>
    <w:basedOn w:val="a"/>
    <w:next w:val="a"/>
    <w:link w:val="9Char"/>
    <w:unhideWhenUsed/>
    <w:qFormat/>
    <w:rsid w:val="00EA6CE9"/>
    <w:pPr>
      <w:keepNext/>
      <w:jc w:val="center"/>
      <w:outlineLvl w:val="8"/>
    </w:pPr>
    <w:rPr>
      <w:rFonts w:ascii="Tahoma" w:hAnsi="Tahoma" w:cs="Tahoma"/>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7691F"/>
    <w:pPr>
      <w:tabs>
        <w:tab w:val="center" w:pos="4153"/>
        <w:tab w:val="right" w:pos="8306"/>
      </w:tabs>
    </w:pPr>
  </w:style>
  <w:style w:type="paragraph" w:styleId="a4">
    <w:name w:val="footer"/>
    <w:basedOn w:val="a"/>
    <w:rsid w:val="0037691F"/>
    <w:pPr>
      <w:tabs>
        <w:tab w:val="center" w:pos="4153"/>
        <w:tab w:val="right" w:pos="8306"/>
      </w:tabs>
    </w:pPr>
  </w:style>
  <w:style w:type="character" w:customStyle="1" w:styleId="4Char">
    <w:name w:val="Επικεφαλίδα 4 Char"/>
    <w:basedOn w:val="a0"/>
    <w:link w:val="4"/>
    <w:semiHidden/>
    <w:rsid w:val="00EA6CE9"/>
    <w:rPr>
      <w:b/>
      <w:bCs/>
      <w:sz w:val="24"/>
      <w:szCs w:val="24"/>
    </w:rPr>
  </w:style>
  <w:style w:type="character" w:customStyle="1" w:styleId="9Char">
    <w:name w:val="Επικεφαλίδα 9 Char"/>
    <w:basedOn w:val="a0"/>
    <w:link w:val="9"/>
    <w:rsid w:val="00EA6CE9"/>
    <w:rPr>
      <w:rFonts w:ascii="Tahoma" w:hAnsi="Tahoma" w:cs="Tahoma"/>
      <w:b/>
      <w:bCs/>
      <w:sz w:val="24"/>
      <w:szCs w:val="24"/>
    </w:rPr>
  </w:style>
</w:styles>
</file>

<file path=word/webSettings.xml><?xml version="1.0" encoding="utf-8"?>
<w:webSettings xmlns:r="http://schemas.openxmlformats.org/officeDocument/2006/relationships" xmlns:w="http://schemas.openxmlformats.org/wordprocessingml/2006/main">
  <w:divs>
    <w:div w:id="1348215493">
      <w:bodyDiv w:val="1"/>
      <w:marLeft w:val="0"/>
      <w:marRight w:val="0"/>
      <w:marTop w:val="0"/>
      <w:marBottom w:val="0"/>
      <w:divBdr>
        <w:top w:val="none" w:sz="0" w:space="0" w:color="auto"/>
        <w:left w:val="none" w:sz="0" w:space="0" w:color="auto"/>
        <w:bottom w:val="none" w:sz="0" w:space="0" w:color="auto"/>
        <w:right w:val="none" w:sz="0" w:space="0" w:color="auto"/>
      </w:divBdr>
    </w:div>
    <w:div w:id="184420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fthimiouy\&#917;&#960;&#953;&#966;&#940;&#957;&#949;&#953;&#945;%20&#949;&#961;&#947;&#945;&#963;&#943;&#945;&#962;\&#932;&#924;.&#916;&#921;&#913;&#935;.&#917;&#924;&#928;&#927;\&#917;&#960;&#953;&#963;&#964;&#959;&#955;&#972;&#967;&#945;&#961;&#964;&#945;%20&#927;&#923;&#928;%20&#913;&#917;\EPISTOLOXARTO_OLP_BLACK.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EPISTOLOXARTO_OLP_BLACK.dot</Template>
  <TotalTime>1</TotalTime>
  <Pages>5</Pages>
  <Words>809</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5173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efthimiouy</dc:creator>
  <cp:keywords/>
  <dc:description/>
  <cp:lastModifiedBy>efthimiouy</cp:lastModifiedBy>
  <cp:revision>2</cp:revision>
  <cp:lastPrinted>2010-10-27T14:05:00Z</cp:lastPrinted>
  <dcterms:created xsi:type="dcterms:W3CDTF">2012-03-19T12:09:00Z</dcterms:created>
  <dcterms:modified xsi:type="dcterms:W3CDTF">2012-03-19T12:09:00Z</dcterms:modified>
</cp:coreProperties>
</file>